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B098" w14:textId="0D0E2F4C" w:rsidR="003931AA" w:rsidRDefault="003931AA" w:rsidP="00A9473E">
      <w:pPr>
        <w:spacing w:line="240" w:lineRule="auto"/>
        <w:jc w:val="right"/>
        <w:rPr>
          <w:rFonts w:ascii="Corbel" w:hAnsi="Corbel" w:cs="Corbel"/>
          <w:i/>
          <w:iCs/>
        </w:rPr>
      </w:pPr>
      <w:r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Pr="00A4341C">
        <w:rPr>
          <w:rFonts w:ascii="Corbel" w:hAnsi="Corbel" w:cs="Corbel"/>
          <w:i/>
          <w:iCs/>
        </w:rPr>
        <w:t>UR  nr</w:t>
      </w:r>
      <w:proofErr w:type="gramEnd"/>
      <w:r w:rsidRPr="00A4341C">
        <w:rPr>
          <w:rFonts w:ascii="Corbel" w:hAnsi="Corbel" w:cs="Corbel"/>
          <w:i/>
          <w:iCs/>
        </w:rPr>
        <w:t xml:space="preserve"> </w:t>
      </w:r>
      <w:r w:rsidR="00867F73">
        <w:rPr>
          <w:rFonts w:ascii="Corbel" w:hAnsi="Corbel" w:cs="Corbel"/>
          <w:i/>
          <w:iCs/>
        </w:rPr>
        <w:t>61</w:t>
      </w:r>
      <w:r w:rsidRPr="00A4341C">
        <w:rPr>
          <w:rFonts w:ascii="Corbel" w:hAnsi="Corbel" w:cs="Corbel"/>
          <w:i/>
          <w:iCs/>
        </w:rPr>
        <w:t>/20</w:t>
      </w:r>
      <w:r>
        <w:rPr>
          <w:rFonts w:ascii="Corbel" w:hAnsi="Corbel" w:cs="Corbel"/>
          <w:i/>
          <w:iCs/>
        </w:rPr>
        <w:t>2</w:t>
      </w:r>
      <w:r w:rsidR="00867F73">
        <w:rPr>
          <w:rFonts w:ascii="Corbel" w:hAnsi="Corbel" w:cs="Corbel"/>
          <w:i/>
          <w:iCs/>
        </w:rPr>
        <w:t>5</w:t>
      </w:r>
    </w:p>
    <w:p w14:paraId="5AB8C6AB" w14:textId="77777777" w:rsidR="003931AA" w:rsidRPr="00240524" w:rsidRDefault="003931AA" w:rsidP="00A9473E">
      <w:pPr>
        <w:spacing w:line="240" w:lineRule="auto"/>
        <w:jc w:val="right"/>
        <w:rPr>
          <w:rFonts w:ascii="Corbel" w:hAnsi="Corbel"/>
          <w:bCs/>
          <w:i/>
        </w:rPr>
      </w:pPr>
    </w:p>
    <w:p w14:paraId="1700EE3C" w14:textId="77777777" w:rsidR="00A9473E" w:rsidRPr="00240524" w:rsidRDefault="00A9473E" w:rsidP="00A9473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40524">
        <w:rPr>
          <w:rFonts w:ascii="Corbel" w:hAnsi="Corbel"/>
          <w:b/>
          <w:smallCaps/>
          <w:sz w:val="24"/>
          <w:szCs w:val="24"/>
        </w:rPr>
        <w:t>SYLABUS</w:t>
      </w:r>
    </w:p>
    <w:p w14:paraId="19C033A3" w14:textId="477D8963" w:rsidR="00A9473E" w:rsidRPr="00240524" w:rsidRDefault="00A9473E" w:rsidP="00A9473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4052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D4688B">
        <w:rPr>
          <w:rFonts w:ascii="Corbel" w:hAnsi="Corbel"/>
          <w:i/>
          <w:smallCaps/>
          <w:sz w:val="24"/>
          <w:szCs w:val="24"/>
        </w:rPr>
        <w:t>20</w:t>
      </w:r>
      <w:r w:rsidR="00867F73">
        <w:rPr>
          <w:rFonts w:ascii="Corbel" w:hAnsi="Corbel"/>
          <w:i/>
          <w:smallCaps/>
          <w:sz w:val="24"/>
          <w:szCs w:val="24"/>
        </w:rPr>
        <w:t>25</w:t>
      </w:r>
      <w:r w:rsidR="00D4688B">
        <w:rPr>
          <w:rFonts w:ascii="Corbel" w:hAnsi="Corbel"/>
          <w:i/>
          <w:smallCaps/>
          <w:sz w:val="24"/>
          <w:szCs w:val="24"/>
        </w:rPr>
        <w:t>-202</w:t>
      </w:r>
      <w:r w:rsidR="00867F73">
        <w:rPr>
          <w:rFonts w:ascii="Corbel" w:hAnsi="Corbel"/>
          <w:i/>
          <w:smallCaps/>
          <w:sz w:val="24"/>
          <w:szCs w:val="24"/>
        </w:rPr>
        <w:t>7</w:t>
      </w:r>
    </w:p>
    <w:p w14:paraId="7D89C4C2" w14:textId="3AD765E4" w:rsidR="00A9473E" w:rsidRPr="00EA4832" w:rsidRDefault="00A9473E" w:rsidP="00A9473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240524">
        <w:rPr>
          <w:rFonts w:ascii="Corbel" w:hAnsi="Corbel"/>
          <w:sz w:val="20"/>
          <w:szCs w:val="20"/>
        </w:rPr>
        <w:t>Rok akademicki: 202</w:t>
      </w:r>
      <w:r w:rsidR="00867F73">
        <w:rPr>
          <w:rFonts w:ascii="Corbel" w:hAnsi="Corbel"/>
          <w:sz w:val="20"/>
          <w:szCs w:val="20"/>
        </w:rPr>
        <w:t>5</w:t>
      </w:r>
      <w:r w:rsidRPr="00240524">
        <w:rPr>
          <w:rFonts w:ascii="Corbel" w:hAnsi="Corbel"/>
          <w:sz w:val="20"/>
          <w:szCs w:val="20"/>
        </w:rPr>
        <w:t>/202</w:t>
      </w:r>
      <w:r w:rsidR="00867F73">
        <w:rPr>
          <w:rFonts w:ascii="Corbel" w:hAnsi="Corbel"/>
          <w:sz w:val="20"/>
          <w:szCs w:val="20"/>
        </w:rPr>
        <w:t>6</w:t>
      </w:r>
    </w:p>
    <w:p w14:paraId="294E50C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C7E6193" w14:textId="37CD33AB" w:rsidR="0085747A" w:rsidRDefault="0085747A" w:rsidP="004D44A2">
      <w:pPr>
        <w:pStyle w:val="Punktygwne"/>
        <w:numPr>
          <w:ilvl w:val="0"/>
          <w:numId w:val="5"/>
        </w:numPr>
        <w:spacing w:before="0" w:after="0"/>
        <w:ind w:left="284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  <w:r w:rsidR="004D44A2">
        <w:rPr>
          <w:rFonts w:ascii="Corbel" w:hAnsi="Corbel"/>
          <w:szCs w:val="24"/>
        </w:rPr>
        <w:t xml:space="preserve"> </w:t>
      </w:r>
    </w:p>
    <w:p w14:paraId="43DAB136" w14:textId="77777777" w:rsidR="004D44A2" w:rsidRPr="009C54AE" w:rsidRDefault="004D44A2" w:rsidP="004D44A2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9D637F9" w14:textId="77777777" w:rsidTr="10AA6F23">
        <w:tc>
          <w:tcPr>
            <w:tcW w:w="2694" w:type="dxa"/>
            <w:vAlign w:val="center"/>
          </w:tcPr>
          <w:p w14:paraId="5772187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F21AC27" w14:textId="77777777" w:rsidR="0085747A" w:rsidRPr="009C54AE" w:rsidRDefault="00E379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73B8">
              <w:rPr>
                <w:rFonts w:ascii="Corbel" w:hAnsi="Corbel"/>
                <w:b w:val="0"/>
                <w:sz w:val="24"/>
                <w:szCs w:val="24"/>
              </w:rPr>
              <w:t>Planowanie strategiczne</w:t>
            </w:r>
          </w:p>
        </w:tc>
      </w:tr>
      <w:tr w:rsidR="0085747A" w:rsidRPr="009C54AE" w14:paraId="25995C9C" w14:textId="77777777" w:rsidTr="10AA6F23">
        <w:tc>
          <w:tcPr>
            <w:tcW w:w="2694" w:type="dxa"/>
            <w:vAlign w:val="center"/>
          </w:tcPr>
          <w:p w14:paraId="0A2E233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70929E7" w14:textId="77777777" w:rsidR="0085747A" w:rsidRPr="009C54AE" w:rsidRDefault="005F04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73B8">
              <w:rPr>
                <w:rFonts w:ascii="Corbel" w:hAnsi="Corbel"/>
                <w:b w:val="0"/>
                <w:sz w:val="24"/>
                <w:szCs w:val="24"/>
              </w:rPr>
              <w:t>E/II/EUB/C.3</w:t>
            </w:r>
          </w:p>
        </w:tc>
      </w:tr>
      <w:tr w:rsidR="00867F73" w:rsidRPr="009C54AE" w14:paraId="67F0FAFB" w14:textId="77777777" w:rsidTr="10AA6F23">
        <w:tc>
          <w:tcPr>
            <w:tcW w:w="2694" w:type="dxa"/>
            <w:vAlign w:val="center"/>
          </w:tcPr>
          <w:p w14:paraId="07829069" w14:textId="77777777" w:rsidR="00867F73" w:rsidRPr="009C54AE" w:rsidRDefault="00867F73" w:rsidP="00867F7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6EAC76A" w14:textId="7F9C3248" w:rsidR="00867F73" w:rsidRPr="009C54AE" w:rsidRDefault="00867F73" w:rsidP="00867F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67F73" w:rsidRPr="009C54AE" w14:paraId="45CB36E2" w14:textId="77777777" w:rsidTr="10AA6F23">
        <w:tc>
          <w:tcPr>
            <w:tcW w:w="2694" w:type="dxa"/>
            <w:vAlign w:val="center"/>
          </w:tcPr>
          <w:p w14:paraId="22D96858" w14:textId="77777777" w:rsidR="00867F73" w:rsidRPr="009C54AE" w:rsidRDefault="00867F73" w:rsidP="00867F7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984C6CC" w14:textId="48402216" w:rsidR="00867F73" w:rsidRPr="009C54AE" w:rsidRDefault="00867F73" w:rsidP="00867F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11323674" w14:textId="77777777" w:rsidTr="10AA6F23">
        <w:tc>
          <w:tcPr>
            <w:tcW w:w="2694" w:type="dxa"/>
            <w:vAlign w:val="center"/>
          </w:tcPr>
          <w:p w14:paraId="20054D7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79FED7" w14:textId="77777777" w:rsidR="0085747A" w:rsidRPr="009C54AE" w:rsidRDefault="005F04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1313F8B1" w14:textId="77777777" w:rsidTr="10AA6F23">
        <w:tc>
          <w:tcPr>
            <w:tcW w:w="2694" w:type="dxa"/>
            <w:vAlign w:val="center"/>
          </w:tcPr>
          <w:p w14:paraId="4E5FCA6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BE45EC1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240524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60B0B9D6" w14:textId="77777777" w:rsidTr="10AA6F23">
        <w:tc>
          <w:tcPr>
            <w:tcW w:w="2694" w:type="dxa"/>
            <w:vAlign w:val="center"/>
          </w:tcPr>
          <w:p w14:paraId="00386B5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F7A44D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34575E9" w14:textId="77777777" w:rsidTr="10AA6F23">
        <w:tc>
          <w:tcPr>
            <w:tcW w:w="2694" w:type="dxa"/>
            <w:vAlign w:val="center"/>
          </w:tcPr>
          <w:p w14:paraId="76D62FF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1FC3337" w14:textId="77777777" w:rsidR="0085747A" w:rsidRPr="009C54AE" w:rsidRDefault="0017512A" w:rsidP="005F04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0F05711" w14:textId="77777777" w:rsidTr="10AA6F23">
        <w:tc>
          <w:tcPr>
            <w:tcW w:w="2694" w:type="dxa"/>
            <w:vAlign w:val="center"/>
          </w:tcPr>
          <w:p w14:paraId="6AC9369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3F7174" w14:textId="77777777" w:rsidR="0085747A" w:rsidRPr="009C54AE" w:rsidRDefault="005F04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I/2</w:t>
            </w:r>
          </w:p>
        </w:tc>
      </w:tr>
      <w:tr w:rsidR="0085747A" w:rsidRPr="009C54AE" w14:paraId="7ACEA69F" w14:textId="77777777" w:rsidTr="10AA6F23">
        <w:tc>
          <w:tcPr>
            <w:tcW w:w="2694" w:type="dxa"/>
            <w:vAlign w:val="center"/>
          </w:tcPr>
          <w:p w14:paraId="2F48FE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E59EC65" w14:textId="220B181D" w:rsidR="0085747A" w:rsidRPr="009C54AE" w:rsidRDefault="0017512A" w:rsidP="008D21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203D15AB" w14:textId="77777777" w:rsidTr="10AA6F23">
        <w:tc>
          <w:tcPr>
            <w:tcW w:w="2694" w:type="dxa"/>
            <w:vAlign w:val="center"/>
          </w:tcPr>
          <w:p w14:paraId="64DB09F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21AFBDD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CDAFFFA" w14:textId="77777777" w:rsidTr="10AA6F23">
        <w:tc>
          <w:tcPr>
            <w:tcW w:w="2694" w:type="dxa"/>
            <w:vAlign w:val="center"/>
          </w:tcPr>
          <w:p w14:paraId="627506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E84847A" w14:textId="61F90246" w:rsidR="0085747A" w:rsidRPr="009C54AE" w:rsidRDefault="008D215C" w:rsidP="10AA6F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0AA6F23">
              <w:rPr>
                <w:rFonts w:ascii="Corbel" w:hAnsi="Corbel"/>
                <w:b w:val="0"/>
                <w:sz w:val="24"/>
                <w:szCs w:val="24"/>
              </w:rPr>
              <w:t>Dr hab. Dariusz Zając</w:t>
            </w:r>
          </w:p>
        </w:tc>
      </w:tr>
      <w:tr w:rsidR="0085747A" w:rsidRPr="009C54AE" w14:paraId="4F58B633" w14:textId="77777777" w:rsidTr="10AA6F23">
        <w:tc>
          <w:tcPr>
            <w:tcW w:w="2694" w:type="dxa"/>
            <w:vAlign w:val="center"/>
          </w:tcPr>
          <w:p w14:paraId="789B1AD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161C893" w14:textId="77777777" w:rsidR="0085747A" w:rsidRPr="009C54AE" w:rsidRDefault="005F04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Hermaniuk</w:t>
            </w:r>
          </w:p>
        </w:tc>
      </w:tr>
    </w:tbl>
    <w:p w14:paraId="195293A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gram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gram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D5CBD5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9D961E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501F56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32A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1396EE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F9B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DA80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4A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DD76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52A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AE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2E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A6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AEB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0D011E8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5679" w14:textId="77777777" w:rsidR="00015B8F" w:rsidRPr="009C54AE" w:rsidRDefault="005F04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2292" w14:textId="77777777" w:rsidR="00015B8F" w:rsidRPr="009C54AE" w:rsidRDefault="005F04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00E0" w14:textId="77777777" w:rsidR="00015B8F" w:rsidRPr="009C54AE" w:rsidRDefault="005F04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4FF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9D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C5D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41D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BD4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78F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F866" w14:textId="77777777" w:rsidR="00015B8F" w:rsidRPr="009C54AE" w:rsidRDefault="005F04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E34998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2F3CB1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DC3A1A7" w14:textId="77777777" w:rsidR="00A9473E" w:rsidRPr="00145D49" w:rsidRDefault="00A9473E" w:rsidP="00A9473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45D49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145D49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145D49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251D4B3A" w14:textId="77777777" w:rsidR="00A9473E" w:rsidRPr="00145D49" w:rsidRDefault="00A9473E" w:rsidP="00A9473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45D49">
        <w:rPr>
          <w:rFonts w:ascii="MS Gothic" w:eastAsia="MS Gothic" w:hAnsi="MS Gothic" w:cs="MS Gothic" w:hint="eastAsia"/>
          <w:b w:val="0"/>
          <w:szCs w:val="24"/>
        </w:rPr>
        <w:t>☐</w:t>
      </w:r>
      <w:r w:rsidRPr="00145D4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FDBB5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ACD049F" w14:textId="77777777" w:rsidR="00A9473E" w:rsidRPr="00A9473E" w:rsidRDefault="00A9473E" w:rsidP="00A9473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9473E">
        <w:rPr>
          <w:rFonts w:ascii="Corbel" w:hAnsi="Corbel"/>
          <w:smallCaps w:val="0"/>
          <w:szCs w:val="24"/>
        </w:rPr>
        <w:t xml:space="preserve">1.3 </w:t>
      </w:r>
      <w:r w:rsidRPr="00A9473E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A9473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6372DBE" w14:textId="77777777" w:rsidR="00A9473E" w:rsidRPr="009C54AE" w:rsidRDefault="00A9473E" w:rsidP="00A9473E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A9473E">
        <w:rPr>
          <w:rFonts w:ascii="Corbel" w:hAnsi="Corbel"/>
          <w:b w:val="0"/>
          <w:smallCaps w:val="0"/>
          <w:szCs w:val="24"/>
        </w:rPr>
        <w:t>Egzamin</w:t>
      </w:r>
    </w:p>
    <w:p w14:paraId="4761A313" w14:textId="35D0A04B" w:rsidR="00311B2C" w:rsidRDefault="00311B2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B9F47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C757F6B" w14:textId="77777777" w:rsidTr="00745302">
        <w:tc>
          <w:tcPr>
            <w:tcW w:w="9670" w:type="dxa"/>
          </w:tcPr>
          <w:p w14:paraId="03E3FD35" w14:textId="77777777" w:rsidR="0085747A" w:rsidRPr="009C54AE" w:rsidRDefault="005F045E" w:rsidP="005F045E">
            <w:pPr>
              <w:pStyle w:val="Punktygwne"/>
              <w:tabs>
                <w:tab w:val="left" w:pos="34"/>
              </w:tabs>
              <w:spacing w:before="0" w:after="0"/>
              <w:ind w:left="3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F045E">
              <w:rPr>
                <w:rFonts w:ascii="Corbel" w:hAnsi="Corbel"/>
                <w:b w:val="0"/>
                <w:smallCaps w:val="0"/>
                <w:szCs w:val="24"/>
              </w:rPr>
              <w:t>Znajomość podstawowych pojęć i problemów z zakresu podstaw zarządzania, teorii przedsiębiorstwa, ekonomii i organizacji przedsiębiorstwa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22A6094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395D17" w14:textId="77777777" w:rsidR="00164266" w:rsidRDefault="0016426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6BFE295" w14:textId="02D526AD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1A64418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33291E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613940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01423BA6" w14:textId="77777777" w:rsidTr="00923D7D">
        <w:tc>
          <w:tcPr>
            <w:tcW w:w="851" w:type="dxa"/>
            <w:vAlign w:val="center"/>
          </w:tcPr>
          <w:p w14:paraId="0821720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61F7E70" w14:textId="77777777" w:rsidR="0085747A" w:rsidRPr="009C54AE" w:rsidRDefault="005F045E" w:rsidP="005F045E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Przekazanie teoretycznej i praktycznej</w:t>
            </w:r>
            <w:r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wiedz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y</w:t>
            </w:r>
            <w:r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z zakresu opracowywania strategii przedsiębiorstw. </w:t>
            </w:r>
          </w:p>
        </w:tc>
      </w:tr>
      <w:tr w:rsidR="0085747A" w:rsidRPr="009C54AE" w14:paraId="01D8203F" w14:textId="77777777" w:rsidTr="00923D7D">
        <w:tc>
          <w:tcPr>
            <w:tcW w:w="851" w:type="dxa"/>
            <w:vAlign w:val="center"/>
          </w:tcPr>
          <w:p w14:paraId="64F7022E" w14:textId="77777777" w:rsidR="0085747A" w:rsidRPr="009C54AE" w:rsidRDefault="005F045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31B855C" w14:textId="77777777" w:rsidR="0085747A" w:rsidRPr="009C54AE" w:rsidRDefault="005F045E" w:rsidP="005F045E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Nabycie umiejętności</w:t>
            </w:r>
            <w:r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wykorzystania wniosków z analizy strategicznej do przygotowania wariantów strategii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organizacji</w:t>
            </w:r>
            <w:r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</w:t>
            </w:r>
          </w:p>
        </w:tc>
      </w:tr>
      <w:tr w:rsidR="0085747A" w:rsidRPr="009C54AE" w14:paraId="79FB2AB7" w14:textId="77777777" w:rsidTr="00923D7D">
        <w:tc>
          <w:tcPr>
            <w:tcW w:w="851" w:type="dxa"/>
            <w:vAlign w:val="center"/>
          </w:tcPr>
          <w:p w14:paraId="5B59D43F" w14:textId="77777777" w:rsidR="0085747A" w:rsidRPr="009C54AE" w:rsidRDefault="005F045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0305A0B" w14:textId="77777777" w:rsidR="0085747A" w:rsidRPr="005F045E" w:rsidRDefault="005F045E" w:rsidP="005F045E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8E73B8">
              <w:rPr>
                <w:rFonts w:ascii="Corbel" w:hAnsi="Corbel"/>
                <w:sz w:val="24"/>
                <w:szCs w:val="24"/>
              </w:rPr>
              <w:t>oznanie specyfiki procesu opracowywania i w</w:t>
            </w:r>
            <w:r>
              <w:rPr>
                <w:rFonts w:ascii="Corbel" w:hAnsi="Corbel"/>
                <w:sz w:val="24"/>
                <w:szCs w:val="24"/>
              </w:rPr>
              <w:t>drażania zaplanowanej strategii.</w:t>
            </w:r>
          </w:p>
        </w:tc>
      </w:tr>
    </w:tbl>
    <w:p w14:paraId="33A29CB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062605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917816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3350D02E" w14:textId="77777777" w:rsidTr="12893C60">
        <w:tc>
          <w:tcPr>
            <w:tcW w:w="1701" w:type="dxa"/>
            <w:vAlign w:val="center"/>
          </w:tcPr>
          <w:p w14:paraId="75CB963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E4FCA9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61C3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E4094" w:rsidRPr="009C54AE" w14:paraId="0BB9F255" w14:textId="77777777" w:rsidTr="12893C60">
        <w:tc>
          <w:tcPr>
            <w:tcW w:w="1701" w:type="dxa"/>
          </w:tcPr>
          <w:p w14:paraId="3E4F4C74" w14:textId="77777777" w:rsidR="009E4094" w:rsidRPr="009C54AE" w:rsidRDefault="009E40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334CC85" w14:textId="0DDECAFE" w:rsidR="009E4094" w:rsidRPr="008E73B8" w:rsidRDefault="009E4094" w:rsidP="009E40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4094">
              <w:rPr>
                <w:rFonts w:ascii="Corbel" w:hAnsi="Corbel"/>
                <w:b w:val="0"/>
                <w:smallCaps w:val="0"/>
                <w:szCs w:val="24"/>
              </w:rPr>
              <w:t>Definiuje podstawowe pojęcia dotyczące oceny sytuacji strategicznej przedsiębiorstwa</w:t>
            </w:r>
            <w:r w:rsidR="00DF686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B96BDA5" w14:textId="77777777" w:rsidR="009E4094" w:rsidRPr="008E73B8" w:rsidRDefault="009E4094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sz w:val="24"/>
                <w:szCs w:val="24"/>
              </w:rPr>
              <w:t>K_W01</w:t>
            </w:r>
          </w:p>
          <w:p w14:paraId="7E36B37B" w14:textId="77777777" w:rsidR="009E4094" w:rsidRPr="008E73B8" w:rsidRDefault="009E4094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sz w:val="24"/>
                <w:szCs w:val="24"/>
              </w:rPr>
              <w:t>K_W02</w:t>
            </w:r>
          </w:p>
          <w:p w14:paraId="24D147BD" w14:textId="62079944" w:rsidR="009E4094" w:rsidRPr="008E73B8" w:rsidRDefault="009E4094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E4094" w:rsidRPr="009C54AE" w14:paraId="7FB80E1B" w14:textId="77777777" w:rsidTr="12893C60">
        <w:tc>
          <w:tcPr>
            <w:tcW w:w="1701" w:type="dxa"/>
          </w:tcPr>
          <w:p w14:paraId="77926418" w14:textId="77777777" w:rsidR="009E4094" w:rsidRPr="009C54AE" w:rsidRDefault="009E40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616D5EB" w14:textId="371E1B43" w:rsidR="009E4094" w:rsidRPr="008E73B8" w:rsidRDefault="009E4094" w:rsidP="009E40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4094">
              <w:rPr>
                <w:rFonts w:ascii="Corbel" w:hAnsi="Corbel"/>
                <w:b w:val="0"/>
                <w:smallCaps w:val="0"/>
                <w:szCs w:val="24"/>
              </w:rPr>
              <w:t xml:space="preserve">Rozpoznaje wzajemne powiązania i zależności decydujące o sytuacji strategicznej przedsiębiorstwa oraz ocenia wpływ najistotniejszych czynników </w:t>
            </w:r>
            <w:proofErr w:type="gramStart"/>
            <w:r w:rsidRPr="009E4094">
              <w:rPr>
                <w:rFonts w:ascii="Corbel" w:hAnsi="Corbel"/>
                <w:b w:val="0"/>
                <w:smallCaps w:val="0"/>
                <w:szCs w:val="24"/>
              </w:rPr>
              <w:t>na  możliwości</w:t>
            </w:r>
            <w:proofErr w:type="gramEnd"/>
            <w:r w:rsidRPr="009E4094">
              <w:rPr>
                <w:rFonts w:ascii="Corbel" w:hAnsi="Corbel"/>
                <w:b w:val="0"/>
                <w:smallCaps w:val="0"/>
                <w:szCs w:val="24"/>
              </w:rPr>
              <w:t xml:space="preserve"> rozwojowe przedsiębiorstwa</w:t>
            </w:r>
            <w:r w:rsidR="00DF686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A49FECD" w14:textId="23C0C8BB" w:rsidR="00DF6863" w:rsidRDefault="00DF6863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2893C60">
              <w:rPr>
                <w:rFonts w:ascii="Corbel" w:hAnsi="Corbel"/>
                <w:sz w:val="24"/>
                <w:szCs w:val="24"/>
              </w:rPr>
              <w:t>K_W08</w:t>
            </w:r>
          </w:p>
          <w:p w14:paraId="6C61D1BC" w14:textId="6CE4BDE0" w:rsidR="009E4094" w:rsidRPr="008E73B8" w:rsidRDefault="009E4094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E4094" w:rsidRPr="009C54AE" w14:paraId="33BA888B" w14:textId="77777777" w:rsidTr="12893C60">
        <w:tc>
          <w:tcPr>
            <w:tcW w:w="1701" w:type="dxa"/>
          </w:tcPr>
          <w:p w14:paraId="530228E7" w14:textId="77777777" w:rsidR="009E4094" w:rsidRPr="009C54AE" w:rsidRDefault="009E40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4E812F1" w14:textId="32EFA9DE" w:rsidR="009E4094" w:rsidRPr="008E73B8" w:rsidRDefault="009E4094" w:rsidP="00DF68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4094">
              <w:rPr>
                <w:rFonts w:ascii="Corbel" w:hAnsi="Corbel"/>
                <w:b w:val="0"/>
                <w:smallCaps w:val="0"/>
                <w:szCs w:val="24"/>
              </w:rPr>
              <w:t>Analizuje zjawiska gospodarcze z uwzględnieniem oceny ich wpływu na obecną i przyszłą sytuację konkurencyjną przedsiębiorstwa</w:t>
            </w:r>
            <w:r w:rsidR="00DF6863">
              <w:rPr>
                <w:rFonts w:ascii="Corbel" w:hAnsi="Corbel"/>
                <w:b w:val="0"/>
                <w:smallCaps w:val="0"/>
                <w:szCs w:val="24"/>
              </w:rPr>
              <w:t>. Potrafi wykorzystać tę w planowaniu działań i przewidywać ich potencjalne skutki.</w:t>
            </w:r>
          </w:p>
        </w:tc>
        <w:tc>
          <w:tcPr>
            <w:tcW w:w="1873" w:type="dxa"/>
          </w:tcPr>
          <w:p w14:paraId="69F67A34" w14:textId="2B86288B" w:rsidR="009E4094" w:rsidRDefault="009E4094" w:rsidP="0016426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sz w:val="24"/>
                <w:szCs w:val="24"/>
              </w:rPr>
              <w:t>K_U01</w:t>
            </w:r>
          </w:p>
          <w:p w14:paraId="2C17DF19" w14:textId="2AD69EB2" w:rsidR="00DF6863" w:rsidRPr="008E73B8" w:rsidRDefault="00DF6863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K_U05</w:t>
            </w:r>
          </w:p>
          <w:p w14:paraId="2FBAFE4C" w14:textId="588FBE56" w:rsidR="009E4094" w:rsidRPr="009E4094" w:rsidRDefault="009E4094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E4094" w:rsidRPr="009C54AE" w14:paraId="641958FA" w14:textId="77777777" w:rsidTr="12893C6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1BA8" w14:textId="77777777" w:rsidR="009E4094" w:rsidRPr="009C54AE" w:rsidRDefault="009E4094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C9BB" w14:textId="7A1D07EE" w:rsidR="009E4094" w:rsidRPr="008E73B8" w:rsidRDefault="009E4094" w:rsidP="009E40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4094">
              <w:rPr>
                <w:rFonts w:ascii="Corbel" w:hAnsi="Corbel"/>
                <w:b w:val="0"/>
                <w:smallCaps w:val="0"/>
                <w:szCs w:val="24"/>
              </w:rPr>
              <w:t>Identyfikuje czynniki decydujące o skuteczności realizowanej strategii</w:t>
            </w:r>
            <w:r w:rsidR="00DF686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98CA" w14:textId="589150DA" w:rsidR="00DF6863" w:rsidRDefault="00DF6863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K_U02</w:t>
            </w:r>
          </w:p>
          <w:p w14:paraId="7FE3E01B" w14:textId="4FC159BA" w:rsidR="009E4094" w:rsidRPr="008E73B8" w:rsidRDefault="009E4094" w:rsidP="00DF686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E4094" w:rsidRPr="009C54AE" w14:paraId="126E7CDD" w14:textId="77777777" w:rsidTr="12893C6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61B0" w14:textId="77777777" w:rsidR="009E4094" w:rsidRPr="009C54AE" w:rsidRDefault="009E4094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61DE" w14:textId="0F06583C" w:rsidR="009E4094" w:rsidRPr="008E73B8" w:rsidRDefault="009E4094" w:rsidP="009C6E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4094">
              <w:rPr>
                <w:rFonts w:ascii="Corbel" w:hAnsi="Corbel"/>
                <w:b w:val="0"/>
                <w:smallCaps w:val="0"/>
                <w:szCs w:val="24"/>
              </w:rPr>
              <w:t xml:space="preserve">Potrafi pracować w </w:t>
            </w:r>
            <w:r w:rsidR="009C6E21">
              <w:rPr>
                <w:rFonts w:ascii="Corbel" w:hAnsi="Corbel"/>
                <w:b w:val="0"/>
                <w:smallCaps w:val="0"/>
                <w:szCs w:val="24"/>
              </w:rPr>
              <w:t xml:space="preserve">zespole opracowującym </w:t>
            </w:r>
            <w:r w:rsidR="00DF6863">
              <w:rPr>
                <w:rFonts w:ascii="Corbel" w:hAnsi="Corbel"/>
                <w:b w:val="0"/>
                <w:smallCaps w:val="0"/>
                <w:szCs w:val="24"/>
              </w:rPr>
              <w:t xml:space="preserve">zadane </w:t>
            </w:r>
            <w:r w:rsidRPr="009E4094">
              <w:rPr>
                <w:rFonts w:ascii="Corbel" w:hAnsi="Corbel"/>
                <w:b w:val="0"/>
                <w:smallCaps w:val="0"/>
                <w:szCs w:val="24"/>
              </w:rPr>
              <w:t>analizy strategiczne</w:t>
            </w:r>
            <w:r w:rsidR="00DF6863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9C6E21">
              <w:rPr>
                <w:rFonts w:ascii="Corbel" w:hAnsi="Corbel"/>
                <w:b w:val="0"/>
                <w:smallCaps w:val="0"/>
                <w:szCs w:val="24"/>
              </w:rPr>
              <w:t xml:space="preserve"> Wykorzystuje wiedzę innych członków zespołu do podnoszenia własnych kompetencji.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5998" w14:textId="77777777" w:rsidR="00DF6863" w:rsidRPr="008E73B8" w:rsidRDefault="00DF6863" w:rsidP="00DF686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sz w:val="24"/>
                <w:szCs w:val="24"/>
              </w:rPr>
              <w:t>K_U08</w:t>
            </w:r>
          </w:p>
          <w:p w14:paraId="25100A6D" w14:textId="77777777" w:rsidR="009E4094" w:rsidRDefault="00DF6863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K_U11</w:t>
            </w:r>
          </w:p>
          <w:p w14:paraId="4D2152B3" w14:textId="736CCAD7" w:rsidR="00DF6863" w:rsidRPr="008E73B8" w:rsidRDefault="00DF6863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K_U12</w:t>
            </w:r>
          </w:p>
        </w:tc>
      </w:tr>
    </w:tbl>
    <w:p w14:paraId="0173B0C5" w14:textId="77777777" w:rsidR="009C6E21" w:rsidRDefault="009C6E21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7F4DE6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8060E2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B59F97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76BA7" w:rsidRPr="008E73B8" w14:paraId="59031048" w14:textId="77777777" w:rsidTr="002612A3">
        <w:tc>
          <w:tcPr>
            <w:tcW w:w="9639" w:type="dxa"/>
          </w:tcPr>
          <w:p w14:paraId="55C3F10B" w14:textId="77777777" w:rsidR="00076BA7" w:rsidRPr="008E73B8" w:rsidRDefault="00076BA7" w:rsidP="007D6E0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6BA7" w:rsidRPr="008E73B8" w14:paraId="0C04A5DF" w14:textId="77777777" w:rsidTr="002612A3">
        <w:tc>
          <w:tcPr>
            <w:tcW w:w="9639" w:type="dxa"/>
          </w:tcPr>
          <w:p w14:paraId="65947977" w14:textId="77777777" w:rsidR="00076BA7" w:rsidRPr="008E73B8" w:rsidRDefault="00076BA7" w:rsidP="007D6E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>Wprowadzenie do planowania strategicznego.</w:t>
            </w:r>
          </w:p>
        </w:tc>
      </w:tr>
      <w:tr w:rsidR="00076BA7" w:rsidRPr="008E73B8" w14:paraId="4CA29662" w14:textId="77777777" w:rsidTr="002612A3">
        <w:tc>
          <w:tcPr>
            <w:tcW w:w="9639" w:type="dxa"/>
          </w:tcPr>
          <w:p w14:paraId="295C151C" w14:textId="77777777" w:rsidR="00076BA7" w:rsidRPr="008E73B8" w:rsidRDefault="00997637" w:rsidP="007D6E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Z</w:t>
            </w:r>
            <w:r w:rsidR="00076BA7"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>asad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y</w:t>
            </w:r>
            <w:r w:rsidR="00076BA7"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planowania i zarządzania strategicznego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997637" w:rsidRPr="008E73B8" w14:paraId="2875B040" w14:textId="77777777" w:rsidTr="002612A3">
        <w:tc>
          <w:tcPr>
            <w:tcW w:w="9639" w:type="dxa"/>
          </w:tcPr>
          <w:p w14:paraId="147004D2" w14:textId="77777777" w:rsidR="00997637" w:rsidRPr="008E73B8" w:rsidRDefault="00997637" w:rsidP="007D6E0B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Poziomy planowania strategicznego.</w:t>
            </w:r>
          </w:p>
        </w:tc>
      </w:tr>
      <w:tr w:rsidR="00076BA7" w:rsidRPr="008E73B8" w14:paraId="3CE1B1B6" w14:textId="77777777" w:rsidTr="002612A3">
        <w:tc>
          <w:tcPr>
            <w:tcW w:w="9639" w:type="dxa"/>
          </w:tcPr>
          <w:p w14:paraId="45F7576C" w14:textId="77777777" w:rsidR="00076BA7" w:rsidRPr="008E73B8" w:rsidRDefault="00076BA7" w:rsidP="007D6E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>Analiza strategiczna: klasyfikacje i istota metod, podejścia do ustalania źródeł przewagi konkurencyjnej</w:t>
            </w:r>
          </w:p>
        </w:tc>
      </w:tr>
      <w:tr w:rsidR="00997637" w:rsidRPr="008E73B8" w14:paraId="685CAEE4" w14:textId="77777777" w:rsidTr="002612A3">
        <w:tc>
          <w:tcPr>
            <w:tcW w:w="9639" w:type="dxa"/>
          </w:tcPr>
          <w:p w14:paraId="396B670A" w14:textId="77777777" w:rsidR="00997637" w:rsidRPr="008E73B8" w:rsidRDefault="00997637" w:rsidP="007D6E0B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Ocena pozycji strategicznej.</w:t>
            </w:r>
          </w:p>
        </w:tc>
      </w:tr>
      <w:tr w:rsidR="00997637" w:rsidRPr="008E73B8" w14:paraId="27C8045E" w14:textId="77777777" w:rsidTr="002612A3">
        <w:tc>
          <w:tcPr>
            <w:tcW w:w="9639" w:type="dxa"/>
          </w:tcPr>
          <w:p w14:paraId="46AE4CE0" w14:textId="77777777" w:rsidR="00997637" w:rsidRDefault="00997637" w:rsidP="007D6E0B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Metody zintegrowane analizy strategicznej.</w:t>
            </w:r>
          </w:p>
        </w:tc>
      </w:tr>
      <w:tr w:rsidR="00997637" w:rsidRPr="008E73B8" w14:paraId="55CB1A36" w14:textId="77777777" w:rsidTr="002612A3">
        <w:tc>
          <w:tcPr>
            <w:tcW w:w="9639" w:type="dxa"/>
          </w:tcPr>
          <w:p w14:paraId="3F5C5F91" w14:textId="77777777" w:rsidR="00997637" w:rsidRDefault="00997637" w:rsidP="007D6E0B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Wyznaczanie celów na różnych poziomach planowania strategicznego.</w:t>
            </w:r>
          </w:p>
        </w:tc>
      </w:tr>
      <w:tr w:rsidR="00076BA7" w:rsidRPr="008E73B8" w14:paraId="44095B94" w14:textId="77777777" w:rsidTr="002612A3">
        <w:tc>
          <w:tcPr>
            <w:tcW w:w="9639" w:type="dxa"/>
          </w:tcPr>
          <w:p w14:paraId="6BB96FF8" w14:textId="77777777" w:rsidR="00076BA7" w:rsidRPr="008E73B8" w:rsidRDefault="00076BA7" w:rsidP="007D6E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>Proces budowania planów strategii przedsiębiorstwa - etapy procesu formułowania strategii, wybór wariantu strategicznego, implementacja strateg</w:t>
            </w:r>
            <w:r w:rsidR="00997637">
              <w:rPr>
                <w:rFonts w:ascii="Corbel" w:eastAsia="Times New Roman" w:hAnsi="Corbel"/>
                <w:sz w:val="24"/>
                <w:szCs w:val="24"/>
                <w:lang w:eastAsia="pl-PL"/>
              </w:rPr>
              <w:t>ii.</w:t>
            </w:r>
          </w:p>
        </w:tc>
      </w:tr>
      <w:tr w:rsidR="00076BA7" w:rsidRPr="008E73B8" w14:paraId="62B9C69E" w14:textId="77777777" w:rsidTr="002612A3">
        <w:tc>
          <w:tcPr>
            <w:tcW w:w="9639" w:type="dxa"/>
          </w:tcPr>
          <w:p w14:paraId="360B188E" w14:textId="77777777" w:rsidR="00076BA7" w:rsidRPr="008E73B8" w:rsidRDefault="00997637" w:rsidP="007D6E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>Sytuacje decyzyjne</w:t>
            </w:r>
            <w:r w:rsidR="00076BA7"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w ramach poszczególnych obszarów strategicznych przedsiębiorstwa, charakterystyka etapów pro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cesu zarządzania strategicznego</w:t>
            </w:r>
            <w:r w:rsidR="00076BA7"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</w:tbl>
    <w:p w14:paraId="0C057CB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98EE9E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AAFFFD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76BA7" w:rsidRPr="008E73B8" w14:paraId="37E8B166" w14:textId="77777777" w:rsidTr="002612A3">
        <w:tc>
          <w:tcPr>
            <w:tcW w:w="9639" w:type="dxa"/>
          </w:tcPr>
          <w:p w14:paraId="1CF68212" w14:textId="77777777" w:rsidR="00076BA7" w:rsidRPr="008E73B8" w:rsidRDefault="00076BA7" w:rsidP="002612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6BA7" w:rsidRPr="008E73B8" w14:paraId="60691AA6" w14:textId="77777777" w:rsidTr="002612A3">
        <w:tc>
          <w:tcPr>
            <w:tcW w:w="9639" w:type="dxa"/>
          </w:tcPr>
          <w:p w14:paraId="74EA6D1E" w14:textId="77777777" w:rsidR="00076BA7" w:rsidRPr="008E73B8" w:rsidRDefault="00076BA7" w:rsidP="007D6E0B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>Wprowadzenie do analizy strategicznej (obszary strategiczne przedsiębiorstw; definicja i pojęcia etapy procesu zarządzania strategicznego)</w:t>
            </w:r>
            <w:r w:rsidR="007D6E0B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076BA7" w:rsidRPr="008E73B8" w14:paraId="41E69B71" w14:textId="77777777" w:rsidTr="002612A3">
        <w:tc>
          <w:tcPr>
            <w:tcW w:w="9639" w:type="dxa"/>
          </w:tcPr>
          <w:p w14:paraId="3B302ACC" w14:textId="77777777" w:rsidR="00076BA7" w:rsidRPr="008E73B8" w:rsidRDefault="00076BA7" w:rsidP="007D6E0B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>Analiza pięciu sił konkurencyjnych wg Portera jako narzędzie określani przyszłych warunków działania przedsiębiorstwa</w:t>
            </w:r>
            <w:r w:rsidR="007D6E0B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076BA7" w:rsidRPr="008E73B8" w14:paraId="03BC5CAD" w14:textId="77777777" w:rsidTr="002612A3">
        <w:tc>
          <w:tcPr>
            <w:tcW w:w="9639" w:type="dxa"/>
          </w:tcPr>
          <w:p w14:paraId="46E614E4" w14:textId="77777777" w:rsidR="00076BA7" w:rsidRPr="008E73B8" w:rsidRDefault="00076BA7" w:rsidP="007D6E0B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8E73B8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>Analiza portfolio (macierz BCG; macierz General Electric)</w:t>
            </w:r>
            <w:r w:rsidR="007D6E0B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>.</w:t>
            </w:r>
          </w:p>
        </w:tc>
      </w:tr>
      <w:tr w:rsidR="00076BA7" w:rsidRPr="008E73B8" w14:paraId="58554AF1" w14:textId="77777777" w:rsidTr="002612A3">
        <w:tc>
          <w:tcPr>
            <w:tcW w:w="9639" w:type="dxa"/>
          </w:tcPr>
          <w:p w14:paraId="6C3C1743" w14:textId="77777777" w:rsidR="00076BA7" w:rsidRPr="008E73B8" w:rsidRDefault="00076BA7" w:rsidP="007D6E0B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>Analiza SWOT/TOWS jako narzędzie analizy otoczenia organizacji i jej wnętrza oraz budowy opcji strategicznych podmiotu</w:t>
            </w:r>
            <w:r w:rsidR="007D6E0B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076BA7" w:rsidRPr="008E73B8" w14:paraId="4AE90ED3" w14:textId="77777777" w:rsidTr="002612A3">
        <w:tc>
          <w:tcPr>
            <w:tcW w:w="9639" w:type="dxa"/>
          </w:tcPr>
          <w:p w14:paraId="5B28E514" w14:textId="77777777" w:rsidR="00076BA7" w:rsidRPr="008E73B8" w:rsidRDefault="00076BA7" w:rsidP="007D6E0B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>Wyznaczanie pozycji rynkowej przedsiębiorstwa z wykorzystaniem analizy SPACE (obszary analityczne przedsiębiorstwa, dobór kryteriów do analizy, interpretacja wyników – charakterystyka sytuacji strategicznych przedsiębiorstw)</w:t>
            </w:r>
            <w:r w:rsidR="007D6E0B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076BA7" w:rsidRPr="008E73B8" w14:paraId="67BC7A2F" w14:textId="77777777" w:rsidTr="002612A3">
        <w:tc>
          <w:tcPr>
            <w:tcW w:w="9639" w:type="dxa"/>
          </w:tcPr>
          <w:p w14:paraId="69EA9755" w14:textId="77777777" w:rsidR="00076BA7" w:rsidRPr="008E73B8" w:rsidRDefault="00076BA7" w:rsidP="007D6E0B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>Charakterystyka strategii rozwoju I. Ansoffa (budowa macierzy, charakterystyka strategii, ograniczenia w stosowaniu strategii, typy zmian strategii w macierzy)</w:t>
            </w:r>
            <w:r w:rsidR="007D6E0B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076BA7" w:rsidRPr="008E73B8" w14:paraId="061B6BFE" w14:textId="77777777" w:rsidTr="002612A3">
        <w:tc>
          <w:tcPr>
            <w:tcW w:w="9639" w:type="dxa"/>
          </w:tcPr>
          <w:p w14:paraId="44A842E7" w14:textId="77777777" w:rsidR="00076BA7" w:rsidRPr="008E73B8" w:rsidRDefault="00076BA7" w:rsidP="007D6E0B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>Charakterystyka strategii wg określonych kryteriów (strategie ogólne; strategii konkurencji; strategie funkcjonalne; warunki i środki do realizacji strategii)</w:t>
            </w:r>
            <w:r w:rsidR="007D6E0B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</w:tbl>
    <w:p w14:paraId="650A9B1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ED3E9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287E4C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6074AA" w14:textId="77777777" w:rsidR="00997637" w:rsidRPr="008E73B8" w:rsidRDefault="00997637" w:rsidP="00A9473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E73B8">
        <w:rPr>
          <w:rFonts w:ascii="Corbel" w:hAnsi="Corbel"/>
          <w:b w:val="0"/>
          <w:smallCaps w:val="0"/>
          <w:szCs w:val="24"/>
        </w:rPr>
        <w:t>Wykład: wykład z prezentacją multimedialną</w:t>
      </w:r>
    </w:p>
    <w:p w14:paraId="79689DCF" w14:textId="77777777" w:rsidR="00E960BB" w:rsidRDefault="00997637" w:rsidP="00A9473E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8E73B8">
        <w:rPr>
          <w:rFonts w:ascii="Corbel" w:hAnsi="Corbel"/>
          <w:b w:val="0"/>
          <w:smallCaps w:val="0"/>
          <w:szCs w:val="24"/>
        </w:rPr>
        <w:t>Ćwiczenia: dyskusja, analiza i interpretacja danych statystycznych oraz tekstów źródłowych, rozwiązywanie zadań i praca w grupach</w:t>
      </w:r>
    </w:p>
    <w:p w14:paraId="3D7AF86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1973D3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132AC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45C49E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8B7B8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90DEF3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61CB92F7" w14:textId="77777777" w:rsidTr="00C05F44">
        <w:tc>
          <w:tcPr>
            <w:tcW w:w="1985" w:type="dxa"/>
            <w:vAlign w:val="center"/>
          </w:tcPr>
          <w:p w14:paraId="269FB5C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80E4D9E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7C47F9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85E9700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FD38CC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97637" w:rsidRPr="009C54AE" w14:paraId="5094711A" w14:textId="77777777" w:rsidTr="00C05F44">
        <w:tc>
          <w:tcPr>
            <w:tcW w:w="1985" w:type="dxa"/>
          </w:tcPr>
          <w:p w14:paraId="59D1F92D" w14:textId="77777777" w:rsidR="00997637" w:rsidRPr="008E73B8" w:rsidRDefault="00997637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73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E73B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67511F51" w14:textId="77777777" w:rsidR="00997637" w:rsidRPr="008E73B8" w:rsidRDefault="00997637" w:rsidP="0099763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sz w:val="24"/>
                <w:szCs w:val="24"/>
              </w:rPr>
              <w:t>egzamin, kolokwium, ocena za zrealizowane prace w grupach, aktywność studenta podczas zajęć</w:t>
            </w:r>
          </w:p>
        </w:tc>
        <w:tc>
          <w:tcPr>
            <w:tcW w:w="2126" w:type="dxa"/>
          </w:tcPr>
          <w:p w14:paraId="2E2B5CD0" w14:textId="77777777" w:rsidR="00997637" w:rsidRPr="008E73B8" w:rsidRDefault="00997637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73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997637" w:rsidRPr="009C54AE" w14:paraId="1101F751" w14:textId="77777777" w:rsidTr="00C05F44">
        <w:tc>
          <w:tcPr>
            <w:tcW w:w="1985" w:type="dxa"/>
          </w:tcPr>
          <w:p w14:paraId="69C3CE9B" w14:textId="77777777" w:rsidR="00997637" w:rsidRPr="008E73B8" w:rsidRDefault="00997637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73B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17D9FA2F" w14:textId="77777777" w:rsidR="00997637" w:rsidRPr="008E73B8" w:rsidRDefault="00997637" w:rsidP="0099763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sz w:val="24"/>
                <w:szCs w:val="24"/>
              </w:rPr>
              <w:t>egzamin, kolokwium, ocena za zrealizowane prace w grupach</w:t>
            </w:r>
          </w:p>
        </w:tc>
        <w:tc>
          <w:tcPr>
            <w:tcW w:w="2126" w:type="dxa"/>
          </w:tcPr>
          <w:p w14:paraId="205FA9CE" w14:textId="77777777" w:rsidR="00997637" w:rsidRPr="008E73B8" w:rsidRDefault="00997637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color w:val="000000"/>
                <w:sz w:val="24"/>
                <w:szCs w:val="24"/>
              </w:rPr>
              <w:t>wykład, ćwiczenia</w:t>
            </w:r>
          </w:p>
        </w:tc>
      </w:tr>
      <w:tr w:rsidR="00997637" w:rsidRPr="009C54AE" w14:paraId="5F706702" w14:textId="77777777" w:rsidTr="0099763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89BD" w14:textId="77777777" w:rsidR="00997637" w:rsidRPr="008E73B8" w:rsidRDefault="00997637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73B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CAB0" w14:textId="77777777" w:rsidR="00997637" w:rsidRPr="008E73B8" w:rsidRDefault="00997637" w:rsidP="0099763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sz w:val="24"/>
                <w:szCs w:val="24"/>
              </w:rPr>
              <w:t>kolokwium, ocena za zrealizowane prace w grupach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02A" w14:textId="77777777" w:rsidR="00997637" w:rsidRPr="008E73B8" w:rsidRDefault="00997637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color w:val="000000"/>
                <w:sz w:val="24"/>
                <w:szCs w:val="24"/>
              </w:rPr>
              <w:t>wykład, ćwiczenia</w:t>
            </w:r>
          </w:p>
        </w:tc>
      </w:tr>
      <w:tr w:rsidR="00997637" w:rsidRPr="009C54AE" w14:paraId="73C5AD9B" w14:textId="77777777" w:rsidTr="0099763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AA10" w14:textId="77777777" w:rsidR="00997637" w:rsidRPr="008E73B8" w:rsidRDefault="00997637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73B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2F0F" w14:textId="77777777" w:rsidR="00997637" w:rsidRPr="008E73B8" w:rsidRDefault="00997637" w:rsidP="0099763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sz w:val="24"/>
                <w:szCs w:val="24"/>
              </w:rPr>
              <w:t>kolokwium, ocena za zrealizowane prace w grupach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270B" w14:textId="77777777" w:rsidR="00997637" w:rsidRPr="008E73B8" w:rsidRDefault="00997637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color w:val="000000"/>
                <w:sz w:val="24"/>
                <w:szCs w:val="24"/>
              </w:rPr>
              <w:t>wykład, ćwiczenia</w:t>
            </w:r>
          </w:p>
        </w:tc>
      </w:tr>
      <w:tr w:rsidR="00997637" w:rsidRPr="009C54AE" w14:paraId="65B6776A" w14:textId="77777777" w:rsidTr="0099763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00A2" w14:textId="77777777" w:rsidR="00997637" w:rsidRPr="008E73B8" w:rsidRDefault="00997637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73B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FAED" w14:textId="77777777" w:rsidR="00997637" w:rsidRPr="008E73B8" w:rsidRDefault="00997637" w:rsidP="0099763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sz w:val="24"/>
                <w:szCs w:val="24"/>
              </w:rPr>
              <w:t>kolokwium, ocena za zrealizowane prace w grupach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3927" w14:textId="77777777" w:rsidR="00997637" w:rsidRPr="008E73B8" w:rsidRDefault="00997637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color w:val="000000"/>
                <w:sz w:val="24"/>
                <w:szCs w:val="24"/>
              </w:rPr>
              <w:t>wykład, ćwiczenia</w:t>
            </w:r>
          </w:p>
        </w:tc>
      </w:tr>
    </w:tbl>
    <w:p w14:paraId="24100D1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D27D8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4256B0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51F1945" w14:textId="77777777" w:rsidTr="00923D7D">
        <w:tc>
          <w:tcPr>
            <w:tcW w:w="9670" w:type="dxa"/>
          </w:tcPr>
          <w:p w14:paraId="4A887324" w14:textId="3037F09E" w:rsidR="00997637" w:rsidRPr="008E73B8" w:rsidRDefault="00997637" w:rsidP="00A9473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sz w:val="24"/>
                <w:szCs w:val="24"/>
              </w:rPr>
              <w:t>Zaliczenie ćwiczeń – podstawą oceny pozytywnej jest wynik pracy pisemn</w:t>
            </w:r>
            <w:r w:rsidR="00DF6863">
              <w:rPr>
                <w:rFonts w:ascii="Corbel" w:hAnsi="Corbel"/>
                <w:sz w:val="24"/>
                <w:szCs w:val="24"/>
              </w:rPr>
              <w:t xml:space="preserve">ej, z której student </w:t>
            </w:r>
            <w:r w:rsidR="00DF6863">
              <w:rPr>
                <w:rFonts w:ascii="Corbel" w:hAnsi="Corbel"/>
                <w:sz w:val="24"/>
                <w:szCs w:val="24"/>
              </w:rPr>
              <w:lastRenderedPageBreak/>
              <w:t>uzyska</w:t>
            </w:r>
            <w:r w:rsidRPr="008E73B8">
              <w:rPr>
                <w:rFonts w:ascii="Corbel" w:hAnsi="Corbel"/>
                <w:sz w:val="24"/>
                <w:szCs w:val="24"/>
              </w:rPr>
              <w:t xml:space="preserve"> 5</w:t>
            </w:r>
            <w:r w:rsidR="00DF6863">
              <w:rPr>
                <w:rFonts w:ascii="Corbel" w:hAnsi="Corbel"/>
                <w:sz w:val="24"/>
                <w:szCs w:val="24"/>
              </w:rPr>
              <w:t>1</w:t>
            </w:r>
            <w:r w:rsidRPr="008E73B8">
              <w:rPr>
                <w:rFonts w:ascii="Corbel" w:hAnsi="Corbel"/>
                <w:sz w:val="24"/>
                <w:szCs w:val="24"/>
              </w:rPr>
              <w:t xml:space="preserve">% wymaganych punktów </w:t>
            </w:r>
            <w:r>
              <w:rPr>
                <w:rFonts w:ascii="Corbel" w:hAnsi="Corbel"/>
                <w:sz w:val="24"/>
                <w:szCs w:val="24"/>
              </w:rPr>
              <w:t>oraz aktywny udział w zajęciach – waga 50% oceny z ćwiczeń oraz ocena z prac realizowanych w grupie – waga 50% oceny.</w:t>
            </w:r>
          </w:p>
          <w:p w14:paraId="6FB6065D" w14:textId="502F99B5" w:rsidR="0085747A" w:rsidRPr="009C54AE" w:rsidRDefault="00997637" w:rsidP="00A9473E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8E73B8">
              <w:rPr>
                <w:rFonts w:ascii="Corbel" w:hAnsi="Corbel"/>
                <w:sz w:val="24"/>
                <w:szCs w:val="24"/>
              </w:rPr>
              <w:t>Egzamin pisemny – zaliczenie</w:t>
            </w:r>
            <w:r w:rsidR="009C6E21">
              <w:rPr>
                <w:rFonts w:ascii="Corbel" w:hAnsi="Corbel"/>
                <w:sz w:val="24"/>
                <w:szCs w:val="24"/>
              </w:rPr>
              <w:t xml:space="preserve"> wiąże się z uzyskaniem ponad 51</w:t>
            </w:r>
            <w:r w:rsidRPr="008E73B8">
              <w:rPr>
                <w:rFonts w:ascii="Corbel" w:hAnsi="Corbel"/>
                <w:sz w:val="24"/>
                <w:szCs w:val="24"/>
              </w:rPr>
              <w:t>% możliwych punktów.</w:t>
            </w:r>
          </w:p>
        </w:tc>
      </w:tr>
    </w:tbl>
    <w:p w14:paraId="05192C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D5D26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2F5BCC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A903C3A" w14:textId="77777777" w:rsidTr="003E1941">
        <w:tc>
          <w:tcPr>
            <w:tcW w:w="4962" w:type="dxa"/>
            <w:vAlign w:val="center"/>
          </w:tcPr>
          <w:p w14:paraId="5857950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2FC0D1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1A5DF42" w14:textId="77777777" w:rsidTr="00923D7D">
        <w:tc>
          <w:tcPr>
            <w:tcW w:w="4962" w:type="dxa"/>
          </w:tcPr>
          <w:p w14:paraId="5A632801" w14:textId="7DAA85A1" w:rsidR="0085747A" w:rsidRPr="009C54AE" w:rsidRDefault="00C61DC5" w:rsidP="003931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9028B47" w14:textId="77777777" w:rsidR="0085747A" w:rsidRPr="009C54AE" w:rsidRDefault="00572B9C" w:rsidP="00572B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072F450" w14:textId="77777777" w:rsidTr="00923D7D">
        <w:tc>
          <w:tcPr>
            <w:tcW w:w="4962" w:type="dxa"/>
          </w:tcPr>
          <w:p w14:paraId="3372D73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7B75CE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074EB48" w14:textId="77777777" w:rsidR="00C61DC5" w:rsidRPr="009C54AE" w:rsidRDefault="00572B9C" w:rsidP="00572B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68831AD6" w14:textId="77777777" w:rsidTr="00923D7D">
        <w:tc>
          <w:tcPr>
            <w:tcW w:w="4962" w:type="dxa"/>
          </w:tcPr>
          <w:p w14:paraId="25135BA9" w14:textId="77777777" w:rsidR="00C61DC5" w:rsidRPr="009C54AE" w:rsidRDefault="00C61DC5" w:rsidP="00572B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72B9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 w:rsidR="00572B9C">
              <w:rPr>
                <w:rFonts w:ascii="Corbel" w:hAnsi="Corbel"/>
                <w:sz w:val="24"/>
                <w:szCs w:val="24"/>
              </w:rPr>
              <w:t>przygotowanie prac w grupach)</w:t>
            </w:r>
          </w:p>
        </w:tc>
        <w:tc>
          <w:tcPr>
            <w:tcW w:w="4677" w:type="dxa"/>
          </w:tcPr>
          <w:p w14:paraId="72B01784" w14:textId="77777777" w:rsidR="00C61DC5" w:rsidRPr="009C54AE" w:rsidRDefault="002F6EC2" w:rsidP="00572B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9C54AE" w14:paraId="401564E0" w14:textId="77777777" w:rsidTr="00923D7D">
        <w:tc>
          <w:tcPr>
            <w:tcW w:w="4962" w:type="dxa"/>
          </w:tcPr>
          <w:p w14:paraId="08A9759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0FC56A" w14:textId="77777777" w:rsidR="0085747A" w:rsidRPr="009C54AE" w:rsidRDefault="00572B9C" w:rsidP="00572B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32FAA602" w14:textId="77777777" w:rsidTr="00923D7D">
        <w:tc>
          <w:tcPr>
            <w:tcW w:w="4962" w:type="dxa"/>
          </w:tcPr>
          <w:p w14:paraId="0FCBB86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56DDE6D" w14:textId="77777777" w:rsidR="0085747A" w:rsidRPr="009C54AE" w:rsidRDefault="00572B9C" w:rsidP="00572B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4BF6D3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ECDFD0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70967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D48169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14:paraId="7E9EAB44" w14:textId="77777777" w:rsidTr="00A9473E">
        <w:trPr>
          <w:trHeight w:val="397"/>
        </w:trPr>
        <w:tc>
          <w:tcPr>
            <w:tcW w:w="4111" w:type="dxa"/>
          </w:tcPr>
          <w:p w14:paraId="41965DE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09DBE69" w14:textId="77777777" w:rsidR="0085747A" w:rsidRPr="009C54AE" w:rsidRDefault="00A9473E" w:rsidP="00A947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3AACD0A1" w14:textId="77777777" w:rsidTr="00A9473E">
        <w:trPr>
          <w:trHeight w:val="397"/>
        </w:trPr>
        <w:tc>
          <w:tcPr>
            <w:tcW w:w="4111" w:type="dxa"/>
          </w:tcPr>
          <w:p w14:paraId="281D49D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06A67395" w14:textId="77777777" w:rsidR="0085747A" w:rsidRPr="009C54AE" w:rsidRDefault="00A9473E" w:rsidP="00A947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2CC7E7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1D5E9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3C3D21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906320D" w14:textId="77777777" w:rsidTr="00A9473E">
        <w:trPr>
          <w:trHeight w:val="397"/>
        </w:trPr>
        <w:tc>
          <w:tcPr>
            <w:tcW w:w="9639" w:type="dxa"/>
          </w:tcPr>
          <w:p w14:paraId="6A600F34" w14:textId="77777777" w:rsidR="00A9473E" w:rsidRDefault="0085747A" w:rsidP="00A947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2341CFB" w14:textId="1F0B7354" w:rsidR="0085747A" w:rsidRPr="002F6EC2" w:rsidRDefault="002F6EC2" w:rsidP="00A9473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F6EC2">
              <w:rPr>
                <w:rFonts w:ascii="Corbel" w:hAnsi="Corbel"/>
                <w:b w:val="0"/>
                <w:smallCaps w:val="0"/>
                <w:szCs w:val="24"/>
              </w:rPr>
              <w:t>Zarz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ą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dzanie strategiczne: kszta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towanie konkurencyjno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ś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ci wsp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ół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czesnych organizacji / redakcja Alberto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 xml:space="preserve">Lozano Platonoff, Katarzyna Gadomska-Lilia. - </w:t>
            </w:r>
            <w:proofErr w:type="gramStart"/>
            <w:r w:rsidRPr="002F6EC2">
              <w:rPr>
                <w:rFonts w:ascii="Corbel" w:hAnsi="Corbel"/>
                <w:b w:val="0"/>
                <w:smallCaps w:val="0"/>
                <w:szCs w:val="24"/>
              </w:rPr>
              <w:t>Szczecin :</w:t>
            </w:r>
            <w:proofErr w:type="gramEnd"/>
            <w:r w:rsidRPr="002F6EC2">
              <w:rPr>
                <w:rFonts w:ascii="Corbel" w:hAnsi="Corbel"/>
                <w:b w:val="0"/>
                <w:smallCaps w:val="0"/>
                <w:szCs w:val="24"/>
              </w:rPr>
              <w:t xml:space="preserve"> Wydawnictwo Naukowe Uniwersytetu Szczeci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ń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skiego,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2018.</w:t>
            </w:r>
          </w:p>
          <w:p w14:paraId="39A121C8" w14:textId="77777777" w:rsidR="002F6EC2" w:rsidRPr="00DF6863" w:rsidRDefault="002F6EC2" w:rsidP="00A9473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6EC2">
              <w:rPr>
                <w:rFonts w:ascii="Corbel" w:hAnsi="Corbel"/>
                <w:b w:val="0"/>
                <w:smallCaps w:val="0"/>
                <w:szCs w:val="24"/>
              </w:rPr>
              <w:t>Zarz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ą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dzanie strategiczne w przedsi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ę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biorstwie / Zdzis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aw Pier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ś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 xml:space="preserve">cionek. - Wyd. 2 zm. - </w:t>
            </w:r>
            <w:proofErr w:type="gramStart"/>
            <w:r w:rsidRPr="002F6EC2">
              <w:rPr>
                <w:rFonts w:ascii="Corbel" w:hAnsi="Corbel"/>
                <w:b w:val="0"/>
                <w:smallCaps w:val="0"/>
                <w:szCs w:val="24"/>
              </w:rPr>
              <w:t>Warszawa :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Wydawnictwo Naukowe PWN, 2011.</w:t>
            </w:r>
          </w:p>
          <w:p w14:paraId="2448698E" w14:textId="7599D470" w:rsidR="00DF6863" w:rsidRPr="009C54AE" w:rsidRDefault="00DF6863" w:rsidP="00A9473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Biznesplan. Pytania i odpowiedzi, Hermaniuk T., Difin, Warszawa 2014.</w:t>
            </w:r>
          </w:p>
        </w:tc>
      </w:tr>
      <w:tr w:rsidR="0085747A" w:rsidRPr="009C54AE" w14:paraId="2A890292" w14:textId="77777777" w:rsidTr="00A9473E">
        <w:trPr>
          <w:trHeight w:val="397"/>
        </w:trPr>
        <w:tc>
          <w:tcPr>
            <w:tcW w:w="9639" w:type="dxa"/>
          </w:tcPr>
          <w:p w14:paraId="4DBACF73" w14:textId="77777777" w:rsidR="0085747A" w:rsidRDefault="0085747A" w:rsidP="00A947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2B5477F" w14:textId="77777777" w:rsidR="002F6EC2" w:rsidRPr="002F6EC2" w:rsidRDefault="002F6EC2" w:rsidP="00A9473E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F6EC2">
              <w:rPr>
                <w:rFonts w:ascii="Corbel" w:hAnsi="Corbel"/>
                <w:b w:val="0"/>
                <w:smallCaps w:val="0"/>
                <w:szCs w:val="24"/>
              </w:rPr>
              <w:t>Zarz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ą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dzanie strategiczne w praktyce polskich przedsi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ę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biorstw / red. nauk. Stanis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 xml:space="preserve">aw 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obejko, Zdzis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aw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Pier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ś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 xml:space="preserve">cionek. - </w:t>
            </w:r>
            <w:proofErr w:type="gramStart"/>
            <w:r w:rsidRPr="002F6EC2">
              <w:rPr>
                <w:rFonts w:ascii="Corbel" w:hAnsi="Corbel"/>
                <w:b w:val="0"/>
                <w:smallCaps w:val="0"/>
                <w:szCs w:val="24"/>
              </w:rPr>
              <w:t>Warszawa :</w:t>
            </w:r>
            <w:proofErr w:type="gramEnd"/>
            <w:r w:rsidRPr="002F6EC2">
              <w:rPr>
                <w:rFonts w:ascii="Corbel" w:hAnsi="Corbel"/>
                <w:b w:val="0"/>
                <w:smallCaps w:val="0"/>
                <w:szCs w:val="24"/>
              </w:rPr>
              <w:t xml:space="preserve"> Szko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a G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łó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wna Handlowa w Warszawie - Oficyna Wydawnicza, 2011.</w:t>
            </w:r>
          </w:p>
          <w:p w14:paraId="4F848902" w14:textId="2D809A03" w:rsidR="00DF6863" w:rsidRPr="00DF6863" w:rsidRDefault="002F6EC2" w:rsidP="00DF6863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F6EC2">
              <w:rPr>
                <w:rFonts w:ascii="Corbel" w:hAnsi="Corbel"/>
                <w:b w:val="0"/>
                <w:smallCaps w:val="0"/>
                <w:szCs w:val="24"/>
              </w:rPr>
              <w:t>Zarz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ą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dzanie strategi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ą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 xml:space="preserve"> firmy / Franciszek Krawiec. - </w:t>
            </w:r>
            <w:proofErr w:type="gramStart"/>
            <w:r w:rsidRPr="002F6EC2">
              <w:rPr>
                <w:rFonts w:ascii="Corbel" w:hAnsi="Corbel"/>
                <w:b w:val="0"/>
                <w:smallCaps w:val="0"/>
                <w:szCs w:val="24"/>
              </w:rPr>
              <w:t>Warszawa :</w:t>
            </w:r>
            <w:proofErr w:type="gramEnd"/>
            <w:r w:rsidRPr="002F6EC2">
              <w:rPr>
                <w:rFonts w:ascii="Corbel" w:hAnsi="Corbel"/>
                <w:b w:val="0"/>
                <w:smallCaps w:val="0"/>
                <w:szCs w:val="24"/>
              </w:rPr>
              <w:t xml:space="preserve"> Difin, 2011.</w:t>
            </w:r>
          </w:p>
        </w:tc>
      </w:tr>
    </w:tbl>
    <w:p w14:paraId="653463A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DF8B2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EA4BA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F68C3" w14:textId="77777777" w:rsidR="00F36012" w:rsidRDefault="00F36012" w:rsidP="00C16ABF">
      <w:pPr>
        <w:spacing w:after="0" w:line="240" w:lineRule="auto"/>
      </w:pPr>
      <w:r>
        <w:separator/>
      </w:r>
    </w:p>
  </w:endnote>
  <w:endnote w:type="continuationSeparator" w:id="0">
    <w:p w14:paraId="4A22DFEF" w14:textId="77777777" w:rsidR="00F36012" w:rsidRDefault="00F3601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8CA23" w14:textId="77777777" w:rsidR="00F36012" w:rsidRDefault="00F36012" w:rsidP="00C16ABF">
      <w:pPr>
        <w:spacing w:after="0" w:line="240" w:lineRule="auto"/>
      </w:pPr>
      <w:r>
        <w:separator/>
      </w:r>
    </w:p>
  </w:footnote>
  <w:footnote w:type="continuationSeparator" w:id="0">
    <w:p w14:paraId="4F2F9D16" w14:textId="77777777" w:rsidR="00F36012" w:rsidRDefault="00F36012" w:rsidP="00C16ABF">
      <w:pPr>
        <w:spacing w:after="0" w:line="240" w:lineRule="auto"/>
      </w:pPr>
      <w:r>
        <w:continuationSeparator/>
      </w:r>
    </w:p>
  </w:footnote>
  <w:footnote w:id="1">
    <w:p w14:paraId="02DE072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47BB9"/>
    <w:multiLevelType w:val="hybridMultilevel"/>
    <w:tmpl w:val="60982F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64307C6"/>
    <w:multiLevelType w:val="hybridMultilevel"/>
    <w:tmpl w:val="5E78A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4C513B"/>
    <w:multiLevelType w:val="hybridMultilevel"/>
    <w:tmpl w:val="F0E2B6C0"/>
    <w:lvl w:ilvl="0" w:tplc="15165276">
      <w:start w:val="1"/>
      <w:numFmt w:val="bullet"/>
      <w:lvlText w:val="-"/>
      <w:lvlJc w:val="left"/>
      <w:pPr>
        <w:tabs>
          <w:tab w:val="num" w:pos="284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B20823"/>
    <w:multiLevelType w:val="hybridMultilevel"/>
    <w:tmpl w:val="CACEFC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98578980">
    <w:abstractNumId w:val="1"/>
  </w:num>
  <w:num w:numId="2" w16cid:durableId="501510509">
    <w:abstractNumId w:val="3"/>
  </w:num>
  <w:num w:numId="3" w16cid:durableId="1719470696">
    <w:abstractNumId w:val="4"/>
  </w:num>
  <w:num w:numId="4" w16cid:durableId="933052338">
    <w:abstractNumId w:val="0"/>
  </w:num>
  <w:num w:numId="5" w16cid:durableId="196256449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6BA7"/>
    <w:rsid w:val="00084C12"/>
    <w:rsid w:val="0009462C"/>
    <w:rsid w:val="00094B12"/>
    <w:rsid w:val="00096C46"/>
    <w:rsid w:val="000A198B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266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0524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6EC2"/>
    <w:rsid w:val="003018BA"/>
    <w:rsid w:val="0030395F"/>
    <w:rsid w:val="00305C92"/>
    <w:rsid w:val="00311B2C"/>
    <w:rsid w:val="003151C5"/>
    <w:rsid w:val="003343CF"/>
    <w:rsid w:val="00346FE9"/>
    <w:rsid w:val="0034759A"/>
    <w:rsid w:val="003503F6"/>
    <w:rsid w:val="003530DD"/>
    <w:rsid w:val="00363F78"/>
    <w:rsid w:val="003931AA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44A2"/>
    <w:rsid w:val="004D5282"/>
    <w:rsid w:val="004E20F9"/>
    <w:rsid w:val="004F1551"/>
    <w:rsid w:val="004F55A3"/>
    <w:rsid w:val="0050496F"/>
    <w:rsid w:val="00513B6F"/>
    <w:rsid w:val="00517C63"/>
    <w:rsid w:val="005363C4"/>
    <w:rsid w:val="00536BDE"/>
    <w:rsid w:val="00543ACC"/>
    <w:rsid w:val="00547557"/>
    <w:rsid w:val="0056696D"/>
    <w:rsid w:val="00572B9C"/>
    <w:rsid w:val="00585FB1"/>
    <w:rsid w:val="005871DD"/>
    <w:rsid w:val="0059484D"/>
    <w:rsid w:val="005A0855"/>
    <w:rsid w:val="005A133C"/>
    <w:rsid w:val="005A3196"/>
    <w:rsid w:val="005C080F"/>
    <w:rsid w:val="005C55E5"/>
    <w:rsid w:val="005C696A"/>
    <w:rsid w:val="005E6E85"/>
    <w:rsid w:val="005F045E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2802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6217"/>
    <w:rsid w:val="007327BD"/>
    <w:rsid w:val="00734608"/>
    <w:rsid w:val="00745302"/>
    <w:rsid w:val="007461D6"/>
    <w:rsid w:val="00746EC8"/>
    <w:rsid w:val="00763224"/>
    <w:rsid w:val="00763BF1"/>
    <w:rsid w:val="00766FD4"/>
    <w:rsid w:val="0078168C"/>
    <w:rsid w:val="00787C2A"/>
    <w:rsid w:val="00790E27"/>
    <w:rsid w:val="007A4022"/>
    <w:rsid w:val="007A5887"/>
    <w:rsid w:val="007A6E6E"/>
    <w:rsid w:val="007C3299"/>
    <w:rsid w:val="007C3BCC"/>
    <w:rsid w:val="007C4546"/>
    <w:rsid w:val="007D6E0B"/>
    <w:rsid w:val="007D6E56"/>
    <w:rsid w:val="007F4155"/>
    <w:rsid w:val="0081554D"/>
    <w:rsid w:val="0081707E"/>
    <w:rsid w:val="008449B3"/>
    <w:rsid w:val="008552A2"/>
    <w:rsid w:val="0085747A"/>
    <w:rsid w:val="00867F7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215C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637"/>
    <w:rsid w:val="00997F14"/>
    <w:rsid w:val="009A78D9"/>
    <w:rsid w:val="009C3E31"/>
    <w:rsid w:val="009C54AE"/>
    <w:rsid w:val="009C6E21"/>
    <w:rsid w:val="009C788E"/>
    <w:rsid w:val="009D3F3B"/>
    <w:rsid w:val="009E0543"/>
    <w:rsid w:val="009E3B41"/>
    <w:rsid w:val="009E4094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473E"/>
    <w:rsid w:val="00A97DE1"/>
    <w:rsid w:val="00AA694F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4BA"/>
    <w:rsid w:val="00CE5BAC"/>
    <w:rsid w:val="00CF25BE"/>
    <w:rsid w:val="00CF2663"/>
    <w:rsid w:val="00CF78ED"/>
    <w:rsid w:val="00D02B25"/>
    <w:rsid w:val="00D02EBA"/>
    <w:rsid w:val="00D17C3C"/>
    <w:rsid w:val="00D26B2C"/>
    <w:rsid w:val="00D352C9"/>
    <w:rsid w:val="00D425B2"/>
    <w:rsid w:val="00D428D6"/>
    <w:rsid w:val="00D4688B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6863"/>
    <w:rsid w:val="00DF71C8"/>
    <w:rsid w:val="00E129B8"/>
    <w:rsid w:val="00E21E7D"/>
    <w:rsid w:val="00E22FBC"/>
    <w:rsid w:val="00E24BF5"/>
    <w:rsid w:val="00E25338"/>
    <w:rsid w:val="00E3797E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0F8"/>
    <w:rsid w:val="00F070AB"/>
    <w:rsid w:val="00F17567"/>
    <w:rsid w:val="00F27A7B"/>
    <w:rsid w:val="00F30E87"/>
    <w:rsid w:val="00F36012"/>
    <w:rsid w:val="00F363D6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10AA6F23"/>
    <w:rsid w:val="12893C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45E1"/>
  <w15:docId w15:val="{4BDBEED6-AF13-4EDD-9B4D-445380BB9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20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20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20F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20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20F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0B5832-88D9-4116-B194-B0653A8F04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C0FBC6-9E6D-4401-986E-7231F7AF07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BDB3AE-15F9-4B64-BFA0-306FBF7D8F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30B9F9-0F1A-421E-BF4A-F80C12C065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1037</Words>
  <Characters>6227</Characters>
  <Application>Microsoft Office Word</Application>
  <DocSecurity>0</DocSecurity>
  <Lines>51</Lines>
  <Paragraphs>14</Paragraphs>
  <ScaleCrop>false</ScaleCrop>
  <Company>Hewlett-Packard Company</Company>
  <LinksUpToDate>false</LinksUpToDate>
  <CharactersWithSpaces>7250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16</cp:revision>
  <cp:lastPrinted>2019-02-06T12:12:00Z</cp:lastPrinted>
  <dcterms:created xsi:type="dcterms:W3CDTF">2020-12-03T10:05:00Z</dcterms:created>
  <dcterms:modified xsi:type="dcterms:W3CDTF">2025-06-30T10:51:00Z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